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099" w:rsidRDefault="00DC5099" w:rsidP="00284E2B">
      <w:pPr>
        <w:spacing w:after="0" w:line="240" w:lineRule="auto"/>
        <w:jc w:val="right"/>
      </w:pPr>
      <w:r>
        <w:t>Приложение № 26</w:t>
      </w:r>
    </w:p>
    <w:p w:rsidR="00DC5099" w:rsidRDefault="00DC5099" w:rsidP="00284E2B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DC5099" w:rsidRDefault="00DC5099" w:rsidP="00284E2B">
      <w:pPr>
        <w:spacing w:after="0" w:line="240" w:lineRule="auto"/>
        <w:jc w:val="right"/>
      </w:pPr>
      <w:r>
        <w:t>27 декабря 2024г. № 239</w:t>
      </w:r>
    </w:p>
    <w:p w:rsidR="00DC5099" w:rsidRDefault="00DC5099" w:rsidP="00284E2B">
      <w:pPr>
        <w:spacing w:after="0" w:line="240" w:lineRule="auto"/>
        <w:jc w:val="right"/>
      </w:pPr>
    </w:p>
    <w:p w:rsidR="00DC5099" w:rsidRDefault="00DC5099" w:rsidP="00284E2B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DC5099" w:rsidRDefault="00DC5099" w:rsidP="00284E2B">
      <w:pPr>
        <w:spacing w:after="0" w:line="240" w:lineRule="auto"/>
        <w:jc w:val="center"/>
      </w:pPr>
      <w:r>
        <w:t>Площадь около остановки автобуса «Судоверфь», р.п. Качуг</w:t>
      </w:r>
    </w:p>
    <w:p w:rsidR="00DC5099" w:rsidRDefault="00DC5099" w:rsidP="00284E2B">
      <w:pPr>
        <w:spacing w:after="0" w:line="240" w:lineRule="auto"/>
        <w:jc w:val="center"/>
      </w:pPr>
    </w:p>
    <w:p w:rsidR="00DC5099" w:rsidRDefault="00DC5099">
      <w:r w:rsidRPr="00FC0630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0pt;height:489.75pt;visibility:visible">
            <v:imagedata r:id="rId4" o:title=""/>
          </v:shape>
        </w:pict>
      </w:r>
      <w:bookmarkStart w:id="0" w:name="_GoBack"/>
      <w:bookmarkEnd w:id="0"/>
    </w:p>
    <w:p w:rsidR="00DC5099" w:rsidRDefault="00DC5099" w:rsidP="00886DDA"/>
    <w:p w:rsidR="00DC5099" w:rsidRPr="00886DDA" w:rsidRDefault="00DC5099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36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DC5099" w:rsidRPr="000858ED" w:rsidTr="00284E2B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99" w:rsidRPr="007F376A" w:rsidRDefault="00DC5099" w:rsidP="00284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99" w:rsidRPr="000858ED" w:rsidRDefault="00DC5099" w:rsidP="00284E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8ED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099" w:rsidRPr="000858ED" w:rsidRDefault="00DC5099" w:rsidP="00284E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8ED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DC5099" w:rsidRPr="000858ED" w:rsidTr="00284E2B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99" w:rsidRPr="000858ED" w:rsidRDefault="00DC5099" w:rsidP="00284E2B">
            <w:r w:rsidRPr="000858ED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99" w:rsidRPr="000858ED" w:rsidRDefault="00DC5099" w:rsidP="00284E2B">
            <w:r w:rsidRPr="000858ED">
              <w:t>568544.99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099" w:rsidRPr="000858ED" w:rsidRDefault="00DC5099" w:rsidP="00284E2B">
            <w:r w:rsidRPr="000858ED">
              <w:t>4239645.32</w:t>
            </w:r>
          </w:p>
        </w:tc>
      </w:tr>
      <w:tr w:rsidR="00DC5099" w:rsidRPr="000858ED" w:rsidTr="00284E2B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99" w:rsidRPr="000858ED" w:rsidRDefault="00DC5099" w:rsidP="00284E2B">
            <w:r w:rsidRPr="000858ED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99" w:rsidRPr="000858ED" w:rsidRDefault="00DC5099" w:rsidP="00284E2B">
            <w:r w:rsidRPr="000858ED">
              <w:t>568547.27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099" w:rsidRPr="000858ED" w:rsidRDefault="00DC5099" w:rsidP="00284E2B">
            <w:r w:rsidRPr="000858ED">
              <w:t>4239643.37</w:t>
            </w:r>
          </w:p>
        </w:tc>
      </w:tr>
      <w:tr w:rsidR="00DC5099" w:rsidRPr="000858ED" w:rsidTr="00284E2B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99" w:rsidRPr="000858ED" w:rsidRDefault="00DC5099" w:rsidP="00284E2B">
            <w:r w:rsidRPr="000858ED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99" w:rsidRPr="000858ED" w:rsidRDefault="00DC5099" w:rsidP="00284E2B">
            <w:r w:rsidRPr="000858ED">
              <w:t>568548.57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099" w:rsidRPr="000858ED" w:rsidRDefault="00DC5099" w:rsidP="00284E2B">
            <w:r w:rsidRPr="000858ED">
              <w:t>4239644.89</w:t>
            </w:r>
          </w:p>
        </w:tc>
      </w:tr>
      <w:tr w:rsidR="00DC5099" w:rsidRPr="000858ED" w:rsidTr="00284E2B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99" w:rsidRPr="000858ED" w:rsidRDefault="00DC5099" w:rsidP="00284E2B">
            <w:r w:rsidRPr="000858ED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99" w:rsidRPr="000858ED" w:rsidRDefault="00DC5099" w:rsidP="00284E2B">
            <w:r w:rsidRPr="000858ED">
              <w:t>568546.29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099" w:rsidRPr="000858ED" w:rsidRDefault="00DC5099" w:rsidP="00284E2B">
            <w:r w:rsidRPr="000858ED">
              <w:t>4239646.84</w:t>
            </w:r>
          </w:p>
        </w:tc>
      </w:tr>
    </w:tbl>
    <w:p w:rsidR="00DC5099" w:rsidRPr="00431D01" w:rsidRDefault="00DC5099" w:rsidP="00886DDA">
      <w:pPr>
        <w:rPr>
          <w:i/>
        </w:rPr>
      </w:pPr>
    </w:p>
    <w:sectPr w:rsidR="00DC5099" w:rsidRPr="00431D01" w:rsidSect="00284E2B">
      <w:pgSz w:w="11906" w:h="16838"/>
      <w:pgMar w:top="567" w:right="425" w:bottom="56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0858ED"/>
    <w:rsid w:val="00233223"/>
    <w:rsid w:val="00284E2B"/>
    <w:rsid w:val="00305D54"/>
    <w:rsid w:val="003441AC"/>
    <w:rsid w:val="003918F0"/>
    <w:rsid w:val="003B15EF"/>
    <w:rsid w:val="00431D01"/>
    <w:rsid w:val="004B6A98"/>
    <w:rsid w:val="006428DF"/>
    <w:rsid w:val="006C615C"/>
    <w:rsid w:val="007F376A"/>
    <w:rsid w:val="00886DDA"/>
    <w:rsid w:val="0098605B"/>
    <w:rsid w:val="00A61E16"/>
    <w:rsid w:val="00A92560"/>
    <w:rsid w:val="00B17988"/>
    <w:rsid w:val="00BC15A5"/>
    <w:rsid w:val="00DB0347"/>
    <w:rsid w:val="00DC5099"/>
    <w:rsid w:val="00E1135C"/>
    <w:rsid w:val="00ED4B85"/>
    <w:rsid w:val="00FC0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5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55</Words>
  <Characters>319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4</cp:revision>
  <cp:lastPrinted>2025-01-16T08:05:00Z</cp:lastPrinted>
  <dcterms:created xsi:type="dcterms:W3CDTF">2025-01-15T08:29:00Z</dcterms:created>
  <dcterms:modified xsi:type="dcterms:W3CDTF">2025-01-16T08:05:00Z</dcterms:modified>
</cp:coreProperties>
</file>